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5D71" w:rsidRPr="008E7781" w:rsidRDefault="00D85D71" w:rsidP="00031F26">
      <w:pPr>
        <w:rPr>
          <w:b/>
          <w:sz w:val="24"/>
          <w:szCs w:val="24"/>
        </w:rPr>
      </w:pPr>
      <w:r w:rsidRPr="008E7781">
        <w:rPr>
          <w:b/>
          <w:sz w:val="24"/>
          <w:szCs w:val="24"/>
        </w:rPr>
        <w:t>locksmithservicesatlanta.com</w:t>
      </w:r>
    </w:p>
    <w:p w:rsidR="00D85D71" w:rsidRPr="008E7781" w:rsidRDefault="00D85D71" w:rsidP="00031F26">
      <w:pPr>
        <w:rPr>
          <w:b/>
          <w:sz w:val="24"/>
          <w:szCs w:val="24"/>
        </w:rPr>
      </w:pPr>
    </w:p>
    <w:p w:rsidR="00D85D71" w:rsidRPr="008E7781" w:rsidRDefault="00D85D71" w:rsidP="00031F26">
      <w:pPr>
        <w:rPr>
          <w:b/>
          <w:sz w:val="24"/>
          <w:szCs w:val="24"/>
        </w:rPr>
      </w:pPr>
      <w:r w:rsidRPr="008E7781">
        <w:rPr>
          <w:b/>
          <w:sz w:val="24"/>
          <w:szCs w:val="24"/>
        </w:rPr>
        <w:t>Locksmith Services Atlanta</w:t>
      </w:r>
    </w:p>
    <w:p w:rsidR="00D85D71" w:rsidRPr="008E7781" w:rsidRDefault="00D85D71">
      <w:pPr>
        <w:rPr>
          <w:sz w:val="24"/>
          <w:szCs w:val="24"/>
        </w:rPr>
      </w:pPr>
    </w:p>
    <w:p w:rsidR="00D85D71" w:rsidRPr="008E7781" w:rsidRDefault="00D85D71" w:rsidP="00A97AF4">
      <w:pPr>
        <w:rPr>
          <w:b/>
          <w:sz w:val="24"/>
          <w:szCs w:val="24"/>
        </w:rPr>
      </w:pPr>
      <w:r w:rsidRPr="008E7781">
        <w:rPr>
          <w:b/>
          <w:sz w:val="24"/>
          <w:szCs w:val="24"/>
        </w:rPr>
        <w:t>Residential Paragraph</w:t>
      </w:r>
    </w:p>
    <w:p w:rsidR="00D85D71" w:rsidRPr="008E7781" w:rsidRDefault="00D85D71" w:rsidP="00A97AF4">
      <w:pPr>
        <w:rPr>
          <w:sz w:val="24"/>
          <w:szCs w:val="24"/>
        </w:rPr>
      </w:pPr>
    </w:p>
    <w:p w:rsidR="00D85D71" w:rsidRPr="008E7781" w:rsidRDefault="00D85D71" w:rsidP="00A97AF4">
      <w:pPr>
        <w:rPr>
          <w:sz w:val="24"/>
          <w:szCs w:val="24"/>
        </w:rPr>
      </w:pPr>
      <w:r>
        <w:rPr>
          <w:sz w:val="24"/>
          <w:szCs w:val="24"/>
        </w:rPr>
        <w:t xml:space="preserve">What can as important as our homes, which are not only our private enclaves, but also our most reliable investment? </w:t>
      </w:r>
      <w:r w:rsidRPr="009B2F24">
        <w:rPr>
          <w:sz w:val="24"/>
          <w:szCs w:val="24"/>
        </w:rPr>
        <w:t>Locksmith Services Atlanta</w:t>
      </w:r>
      <w:r>
        <w:rPr>
          <w:sz w:val="24"/>
          <w:szCs w:val="24"/>
        </w:rPr>
        <w:t xml:space="preserve"> has devised several services to help you secure your investment as well as your family. We provide superior </w:t>
      </w:r>
      <w:r w:rsidRPr="008E7781">
        <w:rPr>
          <w:sz w:val="24"/>
          <w:szCs w:val="24"/>
        </w:rPr>
        <w:t>home locksmith</w:t>
      </w:r>
      <w:r>
        <w:rPr>
          <w:sz w:val="24"/>
          <w:szCs w:val="24"/>
        </w:rPr>
        <w:t xml:space="preserve"> services that are available to your 24 hours a day. In case you move into a pre-owned home we can </w:t>
      </w:r>
      <w:r w:rsidRPr="008E7781">
        <w:rPr>
          <w:sz w:val="24"/>
          <w:szCs w:val="24"/>
        </w:rPr>
        <w:t>rekey house locks</w:t>
      </w:r>
      <w:r>
        <w:rPr>
          <w:sz w:val="24"/>
          <w:szCs w:val="24"/>
        </w:rPr>
        <w:t xml:space="preserve"> for you. Even with a </w:t>
      </w:r>
      <w:r w:rsidRPr="008E7781">
        <w:rPr>
          <w:sz w:val="24"/>
          <w:szCs w:val="24"/>
        </w:rPr>
        <w:t>house lockout</w:t>
      </w:r>
      <w:r>
        <w:rPr>
          <w:sz w:val="24"/>
          <w:szCs w:val="24"/>
        </w:rPr>
        <w:t xml:space="preserve">, we can get you back in your home quickly. We are an </w:t>
      </w:r>
      <w:r w:rsidRPr="008E7781">
        <w:rPr>
          <w:sz w:val="24"/>
          <w:szCs w:val="24"/>
        </w:rPr>
        <w:t>emergency locksmith</w:t>
      </w:r>
      <w:r>
        <w:rPr>
          <w:sz w:val="24"/>
          <w:szCs w:val="24"/>
        </w:rPr>
        <w:t xml:space="preserve"> that doesn't sleep but always have our doors open to maintain the security of our valued community.</w:t>
      </w:r>
    </w:p>
    <w:p w:rsidR="00D85D71" w:rsidRPr="008E7781" w:rsidRDefault="00D85D71" w:rsidP="00A97AF4">
      <w:pPr>
        <w:rPr>
          <w:b/>
          <w:sz w:val="24"/>
          <w:szCs w:val="24"/>
        </w:rPr>
      </w:pPr>
    </w:p>
    <w:p w:rsidR="00D85D71" w:rsidRPr="008E7781" w:rsidRDefault="00D85D71" w:rsidP="00A97AF4">
      <w:pPr>
        <w:rPr>
          <w:b/>
          <w:sz w:val="24"/>
          <w:szCs w:val="24"/>
        </w:rPr>
      </w:pPr>
      <w:r w:rsidRPr="008E7781">
        <w:rPr>
          <w:b/>
          <w:sz w:val="24"/>
          <w:szCs w:val="24"/>
        </w:rPr>
        <w:t>Commercial Paragraph</w:t>
      </w:r>
    </w:p>
    <w:p w:rsidR="00D85D71" w:rsidRPr="008E7781" w:rsidRDefault="00D85D71" w:rsidP="00A97AF4">
      <w:pPr>
        <w:rPr>
          <w:sz w:val="24"/>
          <w:szCs w:val="24"/>
        </w:rPr>
      </w:pPr>
    </w:p>
    <w:p w:rsidR="00D85D71" w:rsidRPr="008E7781" w:rsidRDefault="00D85D71" w:rsidP="00A97AF4">
      <w:pPr>
        <w:rPr>
          <w:sz w:val="24"/>
          <w:szCs w:val="24"/>
        </w:rPr>
      </w:pPr>
      <w:r>
        <w:rPr>
          <w:sz w:val="24"/>
          <w:szCs w:val="24"/>
        </w:rPr>
        <w:t>A responsible corporate citizen,</w:t>
      </w:r>
      <w:r w:rsidRPr="009B2F24">
        <w:rPr>
          <w:sz w:val="24"/>
          <w:szCs w:val="24"/>
        </w:rPr>
        <w:t xml:space="preserve"> Locksmith Services Atlanta</w:t>
      </w:r>
      <w:r>
        <w:rPr>
          <w:sz w:val="24"/>
          <w:szCs w:val="24"/>
        </w:rPr>
        <w:t xml:space="preserve"> invests in the well-being of our community at all times. We implement this through security offerings that our clients have come to love and appreciate. For example, we can help boost your security with a </w:t>
      </w:r>
      <w:r w:rsidRPr="008E7781">
        <w:rPr>
          <w:sz w:val="24"/>
          <w:szCs w:val="24"/>
        </w:rPr>
        <w:t>locksmith keypad</w:t>
      </w:r>
      <w:r>
        <w:rPr>
          <w:sz w:val="24"/>
          <w:szCs w:val="24"/>
        </w:rPr>
        <w:t xml:space="preserve"> that our technicians can install with speed at your request. We can also work fast to get you back inside your building if you have an </w:t>
      </w:r>
      <w:r w:rsidRPr="008E7781">
        <w:rPr>
          <w:sz w:val="24"/>
          <w:szCs w:val="24"/>
        </w:rPr>
        <w:t>Office Lockout</w:t>
      </w:r>
      <w:r>
        <w:rPr>
          <w:sz w:val="24"/>
          <w:szCs w:val="24"/>
        </w:rPr>
        <w:t>. L</w:t>
      </w:r>
      <w:r w:rsidRPr="008E7781">
        <w:rPr>
          <w:sz w:val="24"/>
          <w:szCs w:val="24"/>
        </w:rPr>
        <w:t>ocksmith business</w:t>
      </w:r>
      <w:r>
        <w:rPr>
          <w:sz w:val="24"/>
          <w:szCs w:val="24"/>
        </w:rPr>
        <w:t xml:space="preserve"> requires commitment to customer satisfaction for a provider to gain confidence and trust.</w:t>
      </w:r>
    </w:p>
    <w:p w:rsidR="00D85D71" w:rsidRPr="008E7781" w:rsidRDefault="00D85D71" w:rsidP="00A97AF4">
      <w:pPr>
        <w:rPr>
          <w:sz w:val="24"/>
          <w:szCs w:val="24"/>
        </w:rPr>
      </w:pPr>
    </w:p>
    <w:p w:rsidR="00D85D71" w:rsidRPr="008E7781" w:rsidRDefault="00D85D71" w:rsidP="00A97AF4">
      <w:pPr>
        <w:rPr>
          <w:b/>
          <w:sz w:val="24"/>
          <w:szCs w:val="24"/>
        </w:rPr>
      </w:pPr>
      <w:r w:rsidRPr="008E7781">
        <w:rPr>
          <w:b/>
          <w:sz w:val="24"/>
          <w:szCs w:val="24"/>
        </w:rPr>
        <w:t>Automotive Paragraph</w:t>
      </w:r>
    </w:p>
    <w:p w:rsidR="00D85D71" w:rsidRPr="008E7781" w:rsidRDefault="00D85D71" w:rsidP="00A97AF4">
      <w:pPr>
        <w:rPr>
          <w:sz w:val="24"/>
          <w:szCs w:val="24"/>
        </w:rPr>
      </w:pPr>
    </w:p>
    <w:p w:rsidR="00D85D71" w:rsidRPr="008E7781" w:rsidRDefault="00D85D71" w:rsidP="00A97AF4">
      <w:pPr>
        <w:rPr>
          <w:sz w:val="24"/>
          <w:szCs w:val="24"/>
        </w:rPr>
      </w:pPr>
      <w:r w:rsidRPr="009B2F24">
        <w:rPr>
          <w:sz w:val="24"/>
          <w:szCs w:val="24"/>
        </w:rPr>
        <w:t>Locksmith Services Atlanta</w:t>
      </w:r>
      <w:r>
        <w:rPr>
          <w:sz w:val="24"/>
          <w:szCs w:val="24"/>
        </w:rPr>
        <w:t xml:space="preserve"> is probably a one stop shop for all services pertaining to vehicle security. We have a truckload of options to choose from at various times depending on need. If </w:t>
      </w:r>
      <w:r w:rsidRPr="008E7781">
        <w:rPr>
          <w:sz w:val="24"/>
          <w:szCs w:val="24"/>
        </w:rPr>
        <w:t>locked out of car</w:t>
      </w:r>
      <w:r>
        <w:rPr>
          <w:sz w:val="24"/>
          <w:szCs w:val="24"/>
        </w:rPr>
        <w:t>, we can help you gain back access. We can also restore or replace keyless ent</w:t>
      </w:r>
      <w:r w:rsidRPr="008E7781">
        <w:rPr>
          <w:sz w:val="24"/>
          <w:szCs w:val="24"/>
        </w:rPr>
        <w:t>ry remotes</w:t>
      </w:r>
      <w:r>
        <w:rPr>
          <w:sz w:val="24"/>
          <w:szCs w:val="24"/>
        </w:rPr>
        <w:t xml:space="preserve"> in case they are lost or they break. A</w:t>
      </w:r>
      <w:r w:rsidRPr="008E7781">
        <w:rPr>
          <w:sz w:val="24"/>
          <w:szCs w:val="24"/>
        </w:rPr>
        <w:t>uto transponder keys</w:t>
      </w:r>
      <w:r>
        <w:rPr>
          <w:sz w:val="24"/>
          <w:szCs w:val="24"/>
        </w:rPr>
        <w:t xml:space="preserve"> have provided us with secure and convenient means of safeguarding our cars. If lost however they can quickly and surely stall our driving. We can help you </w:t>
      </w:r>
      <w:r w:rsidRPr="008E7781">
        <w:rPr>
          <w:sz w:val="24"/>
          <w:szCs w:val="24"/>
        </w:rPr>
        <w:t>replace ignition key</w:t>
      </w:r>
      <w:r>
        <w:rPr>
          <w:sz w:val="24"/>
          <w:szCs w:val="24"/>
        </w:rPr>
        <w:t xml:space="preserve"> or assist you with </w:t>
      </w:r>
      <w:r w:rsidRPr="008E7781">
        <w:rPr>
          <w:sz w:val="24"/>
          <w:szCs w:val="24"/>
        </w:rPr>
        <w:t>car key cutting</w:t>
      </w:r>
      <w:r>
        <w:rPr>
          <w:sz w:val="24"/>
          <w:szCs w:val="24"/>
        </w:rPr>
        <w:t>.</w:t>
      </w:r>
    </w:p>
    <w:sectPr w:rsidR="00D85D71" w:rsidRPr="008E7781" w:rsidSect="0045153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31F26"/>
    <w:rsid w:val="00031F26"/>
    <w:rsid w:val="00322F51"/>
    <w:rsid w:val="00330AA9"/>
    <w:rsid w:val="003467F7"/>
    <w:rsid w:val="00420766"/>
    <w:rsid w:val="00451536"/>
    <w:rsid w:val="004D2583"/>
    <w:rsid w:val="004F6DEC"/>
    <w:rsid w:val="0063619C"/>
    <w:rsid w:val="007946A7"/>
    <w:rsid w:val="00877E56"/>
    <w:rsid w:val="008C5C26"/>
    <w:rsid w:val="008E7781"/>
    <w:rsid w:val="009B2F24"/>
    <w:rsid w:val="009D1F1C"/>
    <w:rsid w:val="00A10EE9"/>
    <w:rsid w:val="00A97AF4"/>
    <w:rsid w:val="00AB72B6"/>
    <w:rsid w:val="00B902FF"/>
    <w:rsid w:val="00BF5077"/>
    <w:rsid w:val="00C426F0"/>
    <w:rsid w:val="00D23781"/>
    <w:rsid w:val="00D85D71"/>
    <w:rsid w:val="00E85AF6"/>
    <w:rsid w:val="00F7312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1F26"/>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Pages>
  <Words>272</Words>
  <Characters>1553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locksmithservicesatlanta</dc:title>
  <dc:subject/>
  <dc:creator>Wahome</dc:creator>
  <cp:keywords/>
  <dc:description/>
  <cp:lastModifiedBy>Pc11</cp:lastModifiedBy>
  <cp:revision>2</cp:revision>
  <dcterms:created xsi:type="dcterms:W3CDTF">2014-11-09T08:50:00Z</dcterms:created>
  <dcterms:modified xsi:type="dcterms:W3CDTF">2014-11-09T08:50:00Z</dcterms:modified>
</cp:coreProperties>
</file>